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73" w:rsidRPr="009527AD" w:rsidRDefault="00097673" w:rsidP="009527AD">
      <w:pPr>
        <w:numPr>
          <w:ilvl w:val="0"/>
          <w:numId w:val="1"/>
        </w:numPr>
      </w:pPr>
      <w:r w:rsidRPr="009527AD">
        <w:t>Logon to your 2</w:t>
      </w:r>
      <w:r>
        <w:t xml:space="preserve">003 Server with account </w:t>
      </w:r>
      <w:r w:rsidRPr="00751D77">
        <w:rPr>
          <w:color w:val="FF0000"/>
        </w:rPr>
        <w:t>Student</w:t>
      </w:r>
      <w:r>
        <w:t xml:space="preserve"> and password </w:t>
      </w:r>
      <w:r w:rsidRPr="00751D77">
        <w:rPr>
          <w:color w:val="FF0000"/>
        </w:rPr>
        <w:t>leadthem</w:t>
      </w:r>
    </w:p>
    <w:p w:rsidR="00097673" w:rsidRPr="009527AD" w:rsidRDefault="00097673" w:rsidP="00050A53">
      <w:pPr>
        <w:numPr>
          <w:ilvl w:val="0"/>
          <w:numId w:val="1"/>
        </w:numPr>
      </w:pPr>
      <w:r w:rsidRPr="009527AD">
        <w:t>Open up Internet Explorer and go to the support.quest.com website.</w:t>
      </w:r>
      <w:r w:rsidRPr="00050A53">
        <w:t xml:space="preserve"> </w:t>
      </w:r>
      <w:r w:rsidRPr="009A715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462pt;height:276.75pt;visibility:visible">
            <v:imagedata r:id="rId5" o:title=""/>
          </v:shape>
        </w:pict>
      </w:r>
    </w:p>
    <w:p w:rsidR="00097673" w:rsidRPr="009527AD" w:rsidRDefault="00097673" w:rsidP="009527AD">
      <w:pPr>
        <w:numPr>
          <w:ilvl w:val="0"/>
          <w:numId w:val="1"/>
        </w:numPr>
      </w:pPr>
      <w:r w:rsidRPr="009527AD">
        <w:t xml:space="preserve">Login to ensure you have access to the Quest knowledge base and software downloads. </w:t>
      </w:r>
    </w:p>
    <w:p w:rsidR="00097673" w:rsidRPr="009527AD" w:rsidRDefault="00097673" w:rsidP="009527AD">
      <w:pPr>
        <w:numPr>
          <w:ilvl w:val="3"/>
          <w:numId w:val="1"/>
        </w:numPr>
      </w:pPr>
      <w:r w:rsidRPr="009527AD">
        <w:t>If you don’t have</w:t>
      </w:r>
      <w:r>
        <w:t>;</w:t>
      </w:r>
      <w:r w:rsidRPr="009527AD">
        <w:t xml:space="preserve"> a login create one.</w:t>
      </w:r>
      <w:r w:rsidRPr="00050A53">
        <w:t xml:space="preserve"> </w:t>
      </w:r>
      <w:r w:rsidRPr="009A715D">
        <w:rPr>
          <w:noProof/>
        </w:rPr>
        <w:pict>
          <v:shape id="Picture 7" o:spid="_x0000_i1026" type="#_x0000_t75" style="width:461.25pt;height:281.25pt;visibility:visible">
            <v:imagedata r:id="rId6" o:title=""/>
          </v:shape>
        </w:pict>
      </w:r>
    </w:p>
    <w:p w:rsidR="00097673" w:rsidRPr="009527AD" w:rsidRDefault="00097673" w:rsidP="009527AD">
      <w:pPr>
        <w:numPr>
          <w:ilvl w:val="0"/>
          <w:numId w:val="1"/>
        </w:numPr>
      </w:pPr>
      <w:r w:rsidRPr="009527AD">
        <w:t>Retrieve and write down your local IP address and machine name by which ever method you prefer (command prompt, system tools, etc)</w:t>
      </w:r>
      <w:r w:rsidRPr="00050A53">
        <w:t xml:space="preserve"> </w:t>
      </w:r>
    </w:p>
    <w:p w:rsidR="00097673" w:rsidRPr="009527AD" w:rsidRDefault="00097673" w:rsidP="009527AD">
      <w:pPr>
        <w:numPr>
          <w:ilvl w:val="2"/>
          <w:numId w:val="1"/>
        </w:numPr>
      </w:pPr>
      <w:r w:rsidRPr="009527AD">
        <w:t>192.168.1.xxx</w:t>
      </w:r>
      <w:r w:rsidRPr="009A715D">
        <w:rPr>
          <w:noProof/>
        </w:rPr>
        <w:pict>
          <v:shape id="Picture 10" o:spid="_x0000_i1027" type="#_x0000_t75" style="width:465.75pt;height:232.5pt;visibility:visible">
            <v:imagedata r:id="rId7" o:title=""/>
          </v:shape>
        </w:pict>
      </w:r>
    </w:p>
    <w:p w:rsidR="00097673" w:rsidRPr="009527AD" w:rsidRDefault="00097673" w:rsidP="009527AD">
      <w:pPr>
        <w:numPr>
          <w:ilvl w:val="2"/>
          <w:numId w:val="1"/>
        </w:numPr>
      </w:pPr>
      <w:r w:rsidRPr="009527AD">
        <w:t>ITARS</w:t>
      </w:r>
      <w:r>
        <w:t>A</w:t>
      </w:r>
      <w:r w:rsidRPr="009527AD">
        <w:t xml:space="preserve">xx </w:t>
      </w:r>
      <w:r w:rsidRPr="009A715D">
        <w:rPr>
          <w:noProof/>
        </w:rPr>
        <w:pict>
          <v:shape id="Picture 13" o:spid="_x0000_i1028" type="#_x0000_t75" style="width:468pt;height:232.5pt;visibility:visible">
            <v:imagedata r:id="rId8" o:title=""/>
          </v:shape>
        </w:pict>
      </w:r>
    </w:p>
    <w:p w:rsidR="00097673" w:rsidRPr="009527AD" w:rsidRDefault="00097673" w:rsidP="009527AD">
      <w:pPr>
        <w:numPr>
          <w:ilvl w:val="0"/>
          <w:numId w:val="1"/>
        </w:numPr>
      </w:pPr>
      <w:r w:rsidRPr="009527AD">
        <w:t xml:space="preserve">From the command prompt ping the other servers in your set using machine name to verify DNS functionality and connectivity.  Note each systems IP address.  The system names are </w:t>
      </w:r>
      <w:r>
        <w:t>ITARSBxx (Domain Controller)</w:t>
      </w:r>
      <w:r w:rsidRPr="009527AD">
        <w:t xml:space="preserve"> and </w:t>
      </w:r>
      <w:r>
        <w:t>ITARSCxx (Exchange Server)</w:t>
      </w:r>
      <w:r w:rsidRPr="009527AD">
        <w:t xml:space="preserve"> where xx matches your server name.</w:t>
      </w:r>
      <w:r w:rsidRPr="00050A53">
        <w:t xml:space="preserve"> </w:t>
      </w:r>
      <w:r w:rsidRPr="009A715D">
        <w:rPr>
          <w:noProof/>
        </w:rPr>
        <w:pict>
          <v:shape id="Picture 0" o:spid="_x0000_i1029" type="#_x0000_t75" alt="b.jpg" style="width:467.25pt;height:231.75pt;visibility:visible">
            <v:imagedata r:id="rId9" o:title=""/>
          </v:shape>
        </w:pict>
      </w:r>
      <w:r w:rsidRPr="009A715D">
        <w:rPr>
          <w:noProof/>
        </w:rPr>
        <w:pict>
          <v:shape id="Picture 2" o:spid="_x0000_i1030" type="#_x0000_t75" alt="c.jpg" style="width:465pt;height:231pt;visibility:visible">
            <v:imagedata r:id="rId10" o:title=""/>
          </v:shape>
        </w:pict>
      </w:r>
    </w:p>
    <w:p w:rsidR="00097673" w:rsidRPr="009527AD" w:rsidRDefault="00097673" w:rsidP="00050A53">
      <w:pPr>
        <w:numPr>
          <w:ilvl w:val="0"/>
          <w:numId w:val="1"/>
        </w:numPr>
      </w:pPr>
      <w:r w:rsidRPr="009527AD">
        <w:t xml:space="preserve">Login to the DC via RDP with the account </w:t>
      </w:r>
      <w:r w:rsidRPr="00751D77">
        <w:rPr>
          <w:color w:val="FF0000"/>
        </w:rPr>
        <w:t>admin</w:t>
      </w:r>
      <w:r>
        <w:t xml:space="preserve"> and password </w:t>
      </w:r>
      <w:r w:rsidRPr="00751D77">
        <w:rPr>
          <w:color w:val="FF0000"/>
        </w:rPr>
        <w:t>leadthem</w:t>
      </w:r>
      <w:r w:rsidRPr="009A715D">
        <w:rPr>
          <w:noProof/>
        </w:rPr>
        <w:pict>
          <v:shape id="_x0000_i1031" type="#_x0000_t75" alt="rdp-b.jpg" style="width:308.25pt;height:132pt;visibility:visible">
            <v:imagedata r:id="rId11" o:title=""/>
          </v:shape>
        </w:pict>
      </w:r>
    </w:p>
    <w:p w:rsidR="00097673" w:rsidRPr="009527AD" w:rsidRDefault="00097673" w:rsidP="009527AD">
      <w:pPr>
        <w:numPr>
          <w:ilvl w:val="0"/>
          <w:numId w:val="1"/>
        </w:numPr>
      </w:pPr>
      <w:r w:rsidRPr="009527AD">
        <w:t>Using standard tools (Active Directory Users and Computers), locate the OU ‘Service Accounts’.  Once there crea</w:t>
      </w:r>
      <w:r>
        <w:t xml:space="preserve">te the user account </w:t>
      </w:r>
      <w:r w:rsidRPr="00751D77">
        <w:rPr>
          <w:color w:val="FF0000"/>
        </w:rPr>
        <w:t>ARSService</w:t>
      </w:r>
      <w:r>
        <w:t xml:space="preserve"> with password </w:t>
      </w:r>
      <w:r w:rsidRPr="00751D77">
        <w:rPr>
          <w:color w:val="FF0000"/>
        </w:rPr>
        <w:t>leadthem</w:t>
      </w:r>
      <w:r w:rsidRPr="009527AD">
        <w:t xml:space="preserve"> and add it to the Domain Admins Security Group.  Once completed logoff of the Domain Controller </w:t>
      </w:r>
      <w:r w:rsidRPr="009A715D">
        <w:rPr>
          <w:noProof/>
        </w:rPr>
        <w:pict>
          <v:shape id="Picture 28" o:spid="_x0000_i1032" type="#_x0000_t75" style="width:462.75pt;height:325.5pt;visibility:visible">
            <v:imagedata r:id="rId12" o:title=""/>
          </v:shape>
        </w:pict>
      </w:r>
      <w:r w:rsidRPr="009A715D">
        <w:rPr>
          <w:noProof/>
        </w:rPr>
        <w:pict>
          <v:shape id="Picture 31" o:spid="_x0000_i1033" type="#_x0000_t75" style="width:326.25pt;height:275.25pt;visibility:visible">
            <v:imagedata r:id="rId13" o:title=""/>
          </v:shape>
        </w:pict>
      </w:r>
      <w:r w:rsidRPr="009A715D">
        <w:rPr>
          <w:noProof/>
        </w:rPr>
        <w:pict>
          <v:shape id="Picture 34" o:spid="_x0000_i1034" type="#_x0000_t75" style="width:327.75pt;height:275.25pt;visibility:visible">
            <v:imagedata r:id="rId14" o:title=""/>
          </v:shape>
        </w:pict>
      </w:r>
      <w:r w:rsidRPr="009A715D">
        <w:rPr>
          <w:noProof/>
        </w:rPr>
        <w:pict>
          <v:shape id="Picture 37" o:spid="_x0000_i1035" type="#_x0000_t75" style="width:327.75pt;height:277.5pt;visibility:visible">
            <v:imagedata r:id="rId15" o:title=""/>
          </v:shape>
        </w:pict>
      </w:r>
      <w:r w:rsidRPr="009A715D">
        <w:rPr>
          <w:noProof/>
        </w:rPr>
        <w:pict>
          <v:shape id="Picture 40" o:spid="_x0000_i1036" type="#_x0000_t75" style="width:310.5pt;height:414pt;visibility:visible">
            <v:imagedata r:id="rId16" o:title=""/>
          </v:shape>
        </w:pict>
      </w:r>
    </w:p>
    <w:p w:rsidR="00097673" w:rsidRDefault="00097673" w:rsidP="009527AD">
      <w:pPr>
        <w:numPr>
          <w:ilvl w:val="0"/>
          <w:numId w:val="1"/>
        </w:numPr>
      </w:pPr>
      <w:r w:rsidRPr="009527AD">
        <w:t xml:space="preserve">Now logon to the Exchange server via RDP with account </w:t>
      </w:r>
      <w:r w:rsidRPr="00751D77">
        <w:rPr>
          <w:color w:val="FF0000"/>
        </w:rPr>
        <w:t>ExAdmin</w:t>
      </w:r>
      <w:r>
        <w:t xml:space="preserve"> and password </w:t>
      </w:r>
      <w:r w:rsidRPr="00751D77">
        <w:rPr>
          <w:color w:val="FF0000"/>
        </w:rPr>
        <w:t>leadthem</w:t>
      </w:r>
      <w:r w:rsidRPr="009527AD">
        <w:t xml:space="preserve">.  Use the Exchange </w:t>
      </w:r>
      <w:r>
        <w:t>Management Console</w:t>
      </w:r>
      <w:r w:rsidRPr="009527AD">
        <w:t xml:space="preserve"> to </w:t>
      </w:r>
      <w:r>
        <w:t>verify that the</w:t>
      </w:r>
      <w:r w:rsidRPr="009527AD">
        <w:t xml:space="preserve"> ac</w:t>
      </w:r>
      <w:r>
        <w:t>count is a member of the Exchange Organization Administrator role</w:t>
      </w:r>
      <w:r w:rsidRPr="009527AD">
        <w:t>.</w:t>
      </w:r>
    </w:p>
    <w:p w:rsidR="00097673" w:rsidRPr="009527AD" w:rsidRDefault="00097673" w:rsidP="009D19CB">
      <w:pPr>
        <w:ind w:left="360"/>
      </w:pPr>
      <w:r w:rsidRPr="002C328E">
        <w:t xml:space="preserve"> </w:t>
      </w:r>
      <w:r w:rsidRPr="009A715D">
        <w:rPr>
          <w:noProof/>
        </w:rPr>
        <w:pict>
          <v:shape id="Picture 43" o:spid="_x0000_i1037" type="#_x0000_t75" style="width:300pt;height:378pt;visibility:visible">
            <v:imagedata r:id="rId17" o:title=""/>
          </v:shape>
        </w:pict>
      </w:r>
    </w:p>
    <w:p w:rsidR="00097673" w:rsidRDefault="00097673" w:rsidP="009527AD">
      <w:pPr>
        <w:numPr>
          <w:ilvl w:val="0"/>
          <w:numId w:val="1"/>
        </w:numPr>
      </w:pPr>
      <w:r w:rsidRPr="009527AD">
        <w:t>After exiting o</w:t>
      </w:r>
      <w:r>
        <w:t xml:space="preserve">ut of both systems, verify that </w:t>
      </w:r>
      <w:r w:rsidRPr="00E33157">
        <w:t>the</w:t>
      </w:r>
      <w:r w:rsidRPr="009527AD">
        <w:t xml:space="preserve"> </w:t>
      </w:r>
      <w:r w:rsidRPr="00751D77">
        <w:rPr>
          <w:color w:val="FF0000"/>
        </w:rPr>
        <w:t>Student</w:t>
      </w:r>
      <w:r w:rsidRPr="009527AD">
        <w:t xml:space="preserve"> accounts </w:t>
      </w:r>
      <w:r>
        <w:t>are a member</w:t>
      </w:r>
      <w:r w:rsidRPr="009527AD">
        <w:t xml:space="preserve"> of the local </w:t>
      </w:r>
      <w:r w:rsidRPr="00751D77">
        <w:rPr>
          <w:color w:val="FF0000"/>
        </w:rPr>
        <w:t>Administrators</w:t>
      </w:r>
      <w:r w:rsidRPr="009527AD">
        <w:t xml:space="preserve"> on your local machine.</w:t>
      </w:r>
      <w:r w:rsidRPr="002C328E">
        <w:t xml:space="preserve"> </w:t>
      </w:r>
      <w:r w:rsidRPr="009A715D">
        <w:rPr>
          <w:noProof/>
        </w:rPr>
        <w:pict>
          <v:shape id="Picture 52" o:spid="_x0000_i1038" type="#_x0000_t75" style="width:462.75pt;height:346.5pt;visibility:visible">
            <v:imagedata r:id="rId18" o:title=""/>
          </v:shape>
        </w:pict>
      </w:r>
      <w:r w:rsidRPr="009A715D">
        <w:rPr>
          <w:noProof/>
        </w:rPr>
        <w:pict>
          <v:shape id="Picture 58" o:spid="_x0000_i1039" type="#_x0000_t75" style="width:300.75pt;height:336pt;visibility:visible">
            <v:imagedata r:id="rId19" o:title=""/>
          </v:shape>
        </w:pict>
      </w:r>
    </w:p>
    <w:sectPr w:rsidR="00097673" w:rsidSect="00F04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B266B"/>
    <w:multiLevelType w:val="hybridMultilevel"/>
    <w:tmpl w:val="E4786A72"/>
    <w:lvl w:ilvl="0" w:tplc="1EEEF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DE4D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127A82">
      <w:start w:val="4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A9352">
      <w:start w:val="49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9A1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2F02A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240D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8EB6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6BE83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7AD"/>
    <w:rsid w:val="00050A53"/>
    <w:rsid w:val="00076A68"/>
    <w:rsid w:val="00097673"/>
    <w:rsid w:val="001227B2"/>
    <w:rsid w:val="001D12DB"/>
    <w:rsid w:val="002C328E"/>
    <w:rsid w:val="002C651E"/>
    <w:rsid w:val="00536B44"/>
    <w:rsid w:val="0071647B"/>
    <w:rsid w:val="00751D77"/>
    <w:rsid w:val="008853B4"/>
    <w:rsid w:val="009527AD"/>
    <w:rsid w:val="009A715D"/>
    <w:rsid w:val="009D19CB"/>
    <w:rsid w:val="00A11B9B"/>
    <w:rsid w:val="00B00AA8"/>
    <w:rsid w:val="00B66DFE"/>
    <w:rsid w:val="00BC6F67"/>
    <w:rsid w:val="00E0528C"/>
    <w:rsid w:val="00E33157"/>
    <w:rsid w:val="00F0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49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527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50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9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374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46">
          <w:marLeft w:val="243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4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4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50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5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52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754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10</Pages>
  <Words>206</Words>
  <Characters>1176</Characters>
  <Application>Microsoft Office Outlook</Application>
  <DocSecurity>0</DocSecurity>
  <Lines>0</Lines>
  <Paragraphs>0</Paragraphs>
  <ScaleCrop>false</ScaleCrop>
  <Company>BTS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</dc:creator>
  <cp:keywords/>
  <dc:description/>
  <cp:lastModifiedBy>Michelle</cp:lastModifiedBy>
  <cp:revision>3</cp:revision>
  <dcterms:created xsi:type="dcterms:W3CDTF">2010-07-19T06:07:00Z</dcterms:created>
  <dcterms:modified xsi:type="dcterms:W3CDTF">2010-09-16T17:38:00Z</dcterms:modified>
</cp:coreProperties>
</file>